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BA484" w14:textId="77777777" w:rsidR="007C653A" w:rsidRDefault="007C653A" w:rsidP="007C65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Henry SHIRLEY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ca.1476 -      )</w:t>
      </w:r>
    </w:p>
    <w:p w14:paraId="58834394" w14:textId="77777777" w:rsidR="007C653A" w:rsidRDefault="007C653A" w:rsidP="007C653A">
      <w:pPr>
        <w:pStyle w:val="NoSpacing"/>
        <w:rPr>
          <w:rFonts w:cs="Times New Roman"/>
          <w:szCs w:val="24"/>
        </w:rPr>
      </w:pPr>
    </w:p>
    <w:p w14:paraId="3EC466B3" w14:textId="77777777" w:rsidR="007C653A" w:rsidRDefault="007C653A" w:rsidP="007C653A">
      <w:pPr>
        <w:pStyle w:val="NoSpacing"/>
        <w:rPr>
          <w:rFonts w:cs="Times New Roman"/>
          <w:szCs w:val="24"/>
        </w:rPr>
      </w:pPr>
    </w:p>
    <w:p w14:paraId="0FA4A404" w14:textId="77777777" w:rsidR="007C653A" w:rsidRDefault="007C653A" w:rsidP="007C65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John Shirley of </w:t>
      </w:r>
      <w:proofErr w:type="spellStart"/>
      <w:r>
        <w:rPr>
          <w:rFonts w:cs="Times New Roman"/>
          <w:szCs w:val="24"/>
        </w:rPr>
        <w:t>Ettington</w:t>
      </w:r>
      <w:proofErr w:type="spellEnd"/>
      <w:r>
        <w:rPr>
          <w:rFonts w:cs="Times New Roman"/>
          <w:szCs w:val="24"/>
        </w:rPr>
        <w:t>.  (H.P.p.217)</w:t>
      </w:r>
    </w:p>
    <w:p w14:paraId="3A34EFC4" w14:textId="77777777" w:rsidR="007C653A" w:rsidRDefault="007C653A" w:rsidP="007C653A">
      <w:pPr>
        <w:pStyle w:val="NoSpacing"/>
        <w:rPr>
          <w:rFonts w:cs="Times New Roman"/>
          <w:szCs w:val="24"/>
        </w:rPr>
      </w:pPr>
    </w:p>
    <w:p w14:paraId="1BDF0287" w14:textId="77777777" w:rsidR="007C653A" w:rsidRDefault="007C653A" w:rsidP="007C653A">
      <w:pPr>
        <w:pStyle w:val="NoSpacing"/>
        <w:rPr>
          <w:rFonts w:cs="Times New Roman"/>
          <w:szCs w:val="24"/>
        </w:rPr>
      </w:pPr>
    </w:p>
    <w:p w14:paraId="5570C417" w14:textId="77777777" w:rsidR="007C653A" w:rsidRDefault="007C653A" w:rsidP="007C65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ca.</w:t>
      </w:r>
      <w:r>
        <w:rPr>
          <w:rFonts w:cs="Times New Roman"/>
          <w:szCs w:val="24"/>
        </w:rPr>
        <w:tab/>
        <w:t>1476</w:t>
      </w:r>
      <w:r>
        <w:rPr>
          <w:rFonts w:cs="Times New Roman"/>
          <w:szCs w:val="24"/>
        </w:rPr>
        <w:tab/>
        <w:t>He was born in Staunton Harold.   (ibid.)</w:t>
      </w:r>
    </w:p>
    <w:p w14:paraId="621F9865" w14:textId="77777777" w:rsidR="007C653A" w:rsidRDefault="007C653A" w:rsidP="007C653A">
      <w:pPr>
        <w:pStyle w:val="NoSpacing"/>
        <w:rPr>
          <w:rFonts w:cs="Times New Roman"/>
          <w:szCs w:val="24"/>
        </w:rPr>
      </w:pPr>
    </w:p>
    <w:p w14:paraId="71264610" w14:textId="77777777" w:rsidR="007C653A" w:rsidRDefault="007C653A" w:rsidP="007C653A">
      <w:pPr>
        <w:pStyle w:val="NoSpacing"/>
        <w:rPr>
          <w:rFonts w:cs="Times New Roman"/>
          <w:szCs w:val="24"/>
        </w:rPr>
      </w:pPr>
    </w:p>
    <w:p w14:paraId="645AB8D0" w14:textId="77777777" w:rsidR="007C653A" w:rsidRDefault="007C653A" w:rsidP="007C653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September 2023</w:t>
      </w:r>
    </w:p>
    <w:p w14:paraId="5EF7E6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BC30B" w14:textId="77777777" w:rsidR="007C653A" w:rsidRDefault="007C653A" w:rsidP="009139A6">
      <w:r>
        <w:separator/>
      </w:r>
    </w:p>
  </w:endnote>
  <w:endnote w:type="continuationSeparator" w:id="0">
    <w:p w14:paraId="2216FD18" w14:textId="77777777" w:rsidR="007C653A" w:rsidRDefault="007C65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6C9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ADD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21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66CBF" w14:textId="77777777" w:rsidR="007C653A" w:rsidRDefault="007C653A" w:rsidP="009139A6">
      <w:r>
        <w:separator/>
      </w:r>
    </w:p>
  </w:footnote>
  <w:footnote w:type="continuationSeparator" w:id="0">
    <w:p w14:paraId="3174A413" w14:textId="77777777" w:rsidR="007C653A" w:rsidRDefault="007C65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B12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793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4D24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53A"/>
    <w:rsid w:val="000666E0"/>
    <w:rsid w:val="002510B7"/>
    <w:rsid w:val="005C130B"/>
    <w:rsid w:val="007C653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98E48E"/>
  <w15:chartTrackingRefBased/>
  <w15:docId w15:val="{D23C58BC-D537-4A79-A34E-A8C5F422B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2023-12-04T17:31:00Z</dcterms:created>
  <dcterms:modified xsi:type="dcterms:W3CDTF">2023-12-04T17:31:00Z</dcterms:modified>
</cp:coreProperties>
</file>